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B02554" w14:textId="77777777" w:rsidR="003C65F4" w:rsidRDefault="003C65F4" w:rsidP="003C65F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WAYTE</w:t>
      </w:r>
      <w:r>
        <w:rPr>
          <w:rFonts w:ascii="Times New Roman" w:hAnsi="Times New Roman" w:cs="Times New Roman"/>
        </w:rPr>
        <w:t xml:space="preserve">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3694CE79" w14:textId="77777777" w:rsidR="003C65F4" w:rsidRDefault="003C65F4" w:rsidP="003C65F4">
      <w:pPr>
        <w:rPr>
          <w:rFonts w:ascii="Times New Roman" w:hAnsi="Times New Roman" w:cs="Times New Roman"/>
        </w:rPr>
      </w:pPr>
    </w:p>
    <w:p w14:paraId="05C1D253" w14:textId="77777777" w:rsidR="003C65F4" w:rsidRDefault="003C65F4" w:rsidP="003C65F4">
      <w:pPr>
        <w:rPr>
          <w:rFonts w:ascii="Times New Roman" w:hAnsi="Times New Roman" w:cs="Times New Roman"/>
        </w:rPr>
      </w:pPr>
    </w:p>
    <w:p w14:paraId="77AE6FDF" w14:textId="77777777" w:rsidR="003C65F4" w:rsidRDefault="003C65F4" w:rsidP="003C65F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He made a plaint of trespass against John </w:t>
      </w:r>
      <w:proofErr w:type="spellStart"/>
      <w:r>
        <w:rPr>
          <w:rFonts w:ascii="Times New Roman" w:hAnsi="Times New Roman" w:cs="Times New Roman"/>
        </w:rPr>
        <w:t>Wynnard</w:t>
      </w:r>
      <w:proofErr w:type="spellEnd"/>
      <w:r>
        <w:rPr>
          <w:rFonts w:ascii="Times New Roman" w:hAnsi="Times New Roman" w:cs="Times New Roman"/>
        </w:rPr>
        <w:t xml:space="preserve"> of Dorchester,</w:t>
      </w:r>
    </w:p>
    <w:p w14:paraId="7A06C747" w14:textId="77777777" w:rsidR="003C65F4" w:rsidRDefault="003C65F4" w:rsidP="003C65F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Dorset(q.v.).</w:t>
      </w:r>
    </w:p>
    <w:p w14:paraId="7117E600" w14:textId="77777777" w:rsidR="003C65F4" w:rsidRDefault="003C65F4" w:rsidP="003C65F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(http://aalt.law.uh.edu/Indices/CP40Indices/CP40no888Pl.htm)</w:t>
      </w:r>
    </w:p>
    <w:p w14:paraId="3CDF8DE7" w14:textId="77777777" w:rsidR="003C65F4" w:rsidRDefault="003C65F4" w:rsidP="003C65F4">
      <w:pPr>
        <w:rPr>
          <w:rFonts w:ascii="Times New Roman" w:hAnsi="Times New Roman" w:cs="Times New Roman"/>
        </w:rPr>
      </w:pPr>
    </w:p>
    <w:p w14:paraId="6753B327" w14:textId="77777777" w:rsidR="003C65F4" w:rsidRDefault="003C65F4" w:rsidP="003C65F4">
      <w:pPr>
        <w:rPr>
          <w:rFonts w:ascii="Times New Roman" w:hAnsi="Times New Roman" w:cs="Times New Roman"/>
        </w:rPr>
      </w:pPr>
    </w:p>
    <w:p w14:paraId="110CD003" w14:textId="77777777" w:rsidR="003C65F4" w:rsidRDefault="003C65F4" w:rsidP="003C65F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27 March 2019</w:t>
      </w:r>
    </w:p>
    <w:p w14:paraId="0637179C" w14:textId="77777777" w:rsidR="006B2F86" w:rsidRPr="00E71FC3" w:rsidRDefault="003C65F4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7A3156" w14:textId="77777777" w:rsidR="003C65F4" w:rsidRDefault="003C65F4" w:rsidP="00E71FC3">
      <w:r>
        <w:separator/>
      </w:r>
    </w:p>
  </w:endnote>
  <w:endnote w:type="continuationSeparator" w:id="0">
    <w:p w14:paraId="61042F32" w14:textId="77777777" w:rsidR="003C65F4" w:rsidRDefault="003C65F4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FDDA32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915FA4" w14:textId="77777777" w:rsidR="003C65F4" w:rsidRDefault="003C65F4" w:rsidP="00E71FC3">
      <w:r>
        <w:separator/>
      </w:r>
    </w:p>
  </w:footnote>
  <w:footnote w:type="continuationSeparator" w:id="0">
    <w:p w14:paraId="017E4059" w14:textId="77777777" w:rsidR="003C65F4" w:rsidRDefault="003C65F4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65F4"/>
    <w:rsid w:val="001A7C09"/>
    <w:rsid w:val="003C65F4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795958"/>
  <w15:chartTrackingRefBased/>
  <w15:docId w15:val="{24B0C8D9-52F7-4B4F-8FE5-288BE8825D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C65F4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2019-04-04T20:19:00Z</dcterms:created>
  <dcterms:modified xsi:type="dcterms:W3CDTF">2019-04-04T20:20:00Z</dcterms:modified>
</cp:coreProperties>
</file>